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AD5DE" w14:textId="77777777" w:rsidR="00E96DD3" w:rsidRDefault="00E96DD3" w:rsidP="00E96D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PEPYR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fl.1444)</w:t>
      </w:r>
    </w:p>
    <w:p w14:paraId="374B5E72" w14:textId="77777777" w:rsidR="00E96DD3" w:rsidRDefault="00E96DD3" w:rsidP="00E96D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Maldon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Essex. Husbandman.</w:t>
      </w:r>
    </w:p>
    <w:p w14:paraId="6173091D" w14:textId="77777777" w:rsidR="00E96DD3" w:rsidRDefault="00E96DD3" w:rsidP="00E96D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531853D" w14:textId="77777777" w:rsidR="00E96DD3" w:rsidRDefault="00E96DD3" w:rsidP="00E96D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7D137A0" w14:textId="77777777" w:rsidR="00E96DD3" w:rsidRDefault="00E96DD3" w:rsidP="00E96D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1444</w:t>
      </w:r>
      <w:r>
        <w:rPr>
          <w:rFonts w:ascii="Times New Roman" w:hAnsi="Times New Roman" w:cs="Times New Roman"/>
          <w:sz w:val="24"/>
          <w:szCs w:val="24"/>
        </w:rPr>
        <w:tab/>
        <w:t>William Smyth(q.v.) brought a plaint of debt against him and four others.</w:t>
      </w:r>
    </w:p>
    <w:p w14:paraId="204FAD06" w14:textId="77777777" w:rsidR="00E96DD3" w:rsidRDefault="00E96DD3" w:rsidP="00E96D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44265F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BAD85FD" w14:textId="77777777" w:rsidR="00E96DD3" w:rsidRDefault="00E96DD3" w:rsidP="00E96D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AFA0756" w14:textId="77777777" w:rsidR="00E96DD3" w:rsidRDefault="00E96DD3" w:rsidP="00E96D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4F85293" w14:textId="77777777" w:rsidR="00E96DD3" w:rsidRDefault="00E96DD3" w:rsidP="00E96D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August 2022</w:t>
      </w:r>
    </w:p>
    <w:p w14:paraId="2EEFC92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1FB7A" w14:textId="77777777" w:rsidR="00E96DD3" w:rsidRDefault="00E96DD3" w:rsidP="009139A6">
      <w:r>
        <w:separator/>
      </w:r>
    </w:p>
  </w:endnote>
  <w:endnote w:type="continuationSeparator" w:id="0">
    <w:p w14:paraId="5F2FFAC9" w14:textId="77777777" w:rsidR="00E96DD3" w:rsidRDefault="00E96D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A0E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03EB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5BF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556D4" w14:textId="77777777" w:rsidR="00E96DD3" w:rsidRDefault="00E96DD3" w:rsidP="009139A6">
      <w:r>
        <w:separator/>
      </w:r>
    </w:p>
  </w:footnote>
  <w:footnote w:type="continuationSeparator" w:id="0">
    <w:p w14:paraId="79D3003A" w14:textId="77777777" w:rsidR="00E96DD3" w:rsidRDefault="00E96D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512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29A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7A6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D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96DD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E18B5"/>
  <w15:chartTrackingRefBased/>
  <w15:docId w15:val="{2FFD8671-DDF4-4575-8AE7-3A33DD3F5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96D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2022-08-14T08:11:00Z</dcterms:created>
  <dcterms:modified xsi:type="dcterms:W3CDTF">2022-08-14T08:12:00Z</dcterms:modified>
</cp:coreProperties>
</file>